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EF606" w14:textId="77777777" w:rsidR="000F7C8F" w:rsidRPr="006B4288" w:rsidRDefault="000F7C8F" w:rsidP="001B626F">
      <w:pPr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6B4288">
        <w:rPr>
          <w:rFonts w:cstheme="minorHAnsi"/>
          <w:b/>
          <w:sz w:val="24"/>
          <w:szCs w:val="24"/>
        </w:rPr>
        <w:t>ANEXO X</w:t>
      </w:r>
      <w:r w:rsidR="00220C40" w:rsidRPr="006B4288">
        <w:rPr>
          <w:rFonts w:cstheme="minorHAnsi"/>
          <w:b/>
          <w:sz w:val="24"/>
          <w:szCs w:val="24"/>
        </w:rPr>
        <w:t>I</w:t>
      </w:r>
      <w:r w:rsidR="005B33FF" w:rsidRPr="006B4288">
        <w:rPr>
          <w:rFonts w:cstheme="minorHAnsi"/>
          <w:b/>
          <w:sz w:val="24"/>
          <w:szCs w:val="24"/>
        </w:rPr>
        <w:t>V</w:t>
      </w:r>
    </w:p>
    <w:p w14:paraId="5930F448" w14:textId="77777777" w:rsidR="000F7C8F" w:rsidRPr="006B4288" w:rsidRDefault="000F7C8F" w:rsidP="001B626F">
      <w:pPr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>LISTA DE VERIFICAÇÃO DE DOCUMENTOS PARA A MATRÍCULA</w:t>
      </w:r>
    </w:p>
    <w:p w14:paraId="46185F86" w14:textId="77777777" w:rsidR="00A10372" w:rsidRPr="006B4288" w:rsidRDefault="00A10372" w:rsidP="001B626F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30156AB4" w14:textId="77777777" w:rsidR="001B626F" w:rsidRPr="006B4288" w:rsidRDefault="009C3A50" w:rsidP="001B626F">
      <w:pPr>
        <w:suppressAutoHyphens/>
        <w:spacing w:after="0" w:line="312" w:lineRule="auto"/>
        <w:ind w:left="-426"/>
        <w:contextualSpacing/>
        <w:jc w:val="both"/>
        <w:rPr>
          <w:rFonts w:cstheme="minorHAnsi"/>
          <w:sz w:val="24"/>
          <w:szCs w:val="24"/>
        </w:rPr>
      </w:pPr>
      <w:r w:rsidRPr="009C3A50">
        <w:rPr>
          <w:rFonts w:cstheme="minorHAnsi"/>
          <w:sz w:val="24"/>
          <w:szCs w:val="24"/>
        </w:rPr>
        <w:t xml:space="preserve">Os candidatos de AMPLA CONCORRÊNCIA (AC) e da AÇÕES AFIRMATIVAS, deverão enviar pelo link </w:t>
      </w:r>
      <w:hyperlink r:id="rId7" w:history="1">
        <w:r w:rsidRPr="00560083">
          <w:rPr>
            <w:rStyle w:val="Hyperlink"/>
            <w:rFonts w:cstheme="minorHAnsi"/>
            <w:sz w:val="24"/>
            <w:szCs w:val="24"/>
          </w:rPr>
          <w:t>https://forms.gle/qrxsNsfU4KQRSqtw9</w:t>
        </w:r>
      </w:hyperlink>
      <w:r>
        <w:rPr>
          <w:rFonts w:cstheme="minorHAnsi"/>
          <w:sz w:val="24"/>
          <w:szCs w:val="24"/>
        </w:rPr>
        <w:t>,</w:t>
      </w:r>
      <w:r w:rsidRPr="009C3A50">
        <w:rPr>
          <w:rFonts w:cstheme="minorHAnsi"/>
          <w:sz w:val="24"/>
          <w:szCs w:val="24"/>
        </w:rPr>
        <w:t xml:space="preserve"> o original ou cópia autenticada em cartório dos documentos abaixo</w:t>
      </w:r>
      <w:r w:rsidR="00FA2DE0" w:rsidRPr="00FA2DE0">
        <w:rPr>
          <w:rFonts w:cstheme="minorHAnsi"/>
          <w:sz w:val="24"/>
          <w:szCs w:val="24"/>
        </w:rPr>
        <w:t>.</w:t>
      </w:r>
      <w:r w:rsidR="001B626F" w:rsidRPr="006B4288">
        <w:rPr>
          <w:rFonts w:cstheme="minorHAnsi"/>
          <w:sz w:val="24"/>
          <w:szCs w:val="24"/>
        </w:rPr>
        <w:t xml:space="preserve">  </w:t>
      </w:r>
    </w:p>
    <w:p w14:paraId="40AB38C2" w14:textId="77777777" w:rsidR="001B626F" w:rsidRPr="006B4288" w:rsidRDefault="001B626F" w:rsidP="001B626F">
      <w:pPr>
        <w:suppressAutoHyphens/>
        <w:spacing w:after="0" w:line="312" w:lineRule="auto"/>
        <w:ind w:left="-426"/>
        <w:contextualSpacing/>
        <w:jc w:val="both"/>
        <w:rPr>
          <w:rFonts w:cstheme="minorHAnsi"/>
          <w:b/>
          <w:sz w:val="24"/>
          <w:szCs w:val="24"/>
        </w:rPr>
      </w:pPr>
    </w:p>
    <w:p w14:paraId="03AD3B41" w14:textId="77777777" w:rsidR="001B626F" w:rsidRPr="006B4288" w:rsidRDefault="001B626F" w:rsidP="001B626F">
      <w:pPr>
        <w:pStyle w:val="PargrafodaLista"/>
        <w:numPr>
          <w:ilvl w:val="0"/>
          <w:numId w:val="4"/>
        </w:numPr>
        <w:suppressAutoHyphens/>
        <w:spacing w:after="0" w:line="312" w:lineRule="auto"/>
        <w:ind w:left="-426" w:firstLine="0"/>
        <w:jc w:val="both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>DOCUMENTOS OBRIGATÓRIOS PARA TODOS OS CANDIDATOS</w:t>
      </w:r>
    </w:p>
    <w:p w14:paraId="27C6D8BF" w14:textId="77777777"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I. Documento Oficial de Identificação atualizado</w:t>
      </w:r>
      <w:r w:rsidR="00A10372" w:rsidRPr="006B4288">
        <w:rPr>
          <w:rFonts w:cstheme="minorHAnsi"/>
          <w:sz w:val="24"/>
          <w:szCs w:val="24"/>
        </w:rPr>
        <w:t xml:space="preserve"> e válido em território nacional</w:t>
      </w:r>
      <w:r w:rsidRPr="006B4288">
        <w:rPr>
          <w:rFonts w:cstheme="minorHAnsi"/>
          <w:sz w:val="24"/>
          <w:szCs w:val="24"/>
        </w:rPr>
        <w:t>;</w:t>
      </w:r>
    </w:p>
    <w:p w14:paraId="1275F0B4" w14:textId="77777777"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II. Cadastro de Pessoa Física (CPF);</w:t>
      </w:r>
    </w:p>
    <w:p w14:paraId="519FF0A6" w14:textId="77777777"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III. Certidão de Quitação Eleitoral ou Título de Eleitor e comprovante de votação da última eleição (202</w:t>
      </w:r>
      <w:r w:rsidR="00AB717D">
        <w:rPr>
          <w:rFonts w:cstheme="minorHAnsi"/>
          <w:sz w:val="24"/>
          <w:szCs w:val="24"/>
        </w:rPr>
        <w:t>4</w:t>
      </w:r>
      <w:r w:rsidRPr="006B4288">
        <w:rPr>
          <w:rFonts w:cstheme="minorHAnsi"/>
          <w:sz w:val="24"/>
          <w:szCs w:val="24"/>
        </w:rPr>
        <w:t>), obrigatórios para candidatos maiores de 18 anos na data da matrícula;</w:t>
      </w:r>
    </w:p>
    <w:p w14:paraId="7FDFE02D" w14:textId="77777777"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IV. Certificado de alistamento militar/reservista para candidatos do sexo masculino, maiores de 18 anos na data da matrícula;</w:t>
      </w:r>
    </w:p>
    <w:p w14:paraId="4AA81050" w14:textId="77777777"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V. Certificado ou Diploma de conclusão do nível anterior de ensino;</w:t>
      </w:r>
    </w:p>
    <w:p w14:paraId="2C86B18B" w14:textId="77777777" w:rsidR="001B626F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VI. Histórico Escolar do nível anterior de ensino devidamente registrado;</w:t>
      </w:r>
    </w:p>
    <w:p w14:paraId="4655EB3A" w14:textId="77777777" w:rsidR="009C3A50" w:rsidRPr="006B4288" w:rsidRDefault="009C3A50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VII.</w:t>
      </w:r>
      <w:r w:rsidRPr="009C3A50">
        <w:t xml:space="preserve"> </w:t>
      </w:r>
      <w:r w:rsidRPr="009C3A50">
        <w:rPr>
          <w:rFonts w:cstheme="minorHAnsi"/>
          <w:sz w:val="24"/>
          <w:szCs w:val="24"/>
        </w:rPr>
        <w:t>comprovante atualizado de residência, referente ao mês anterior a matrícula, como conta de luz, água ou telefone e declaração de residência, (Anexo X), caso o candidato não possua comprovante em seu nome</w:t>
      </w:r>
      <w:r>
        <w:rPr>
          <w:rFonts w:cstheme="minorHAnsi"/>
          <w:sz w:val="24"/>
          <w:szCs w:val="24"/>
        </w:rPr>
        <w:t>;</w:t>
      </w:r>
    </w:p>
    <w:p w14:paraId="692DDFB8" w14:textId="77777777" w:rsidR="00E7178B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VII</w:t>
      </w:r>
      <w:r w:rsidR="009C3A50">
        <w:rPr>
          <w:rFonts w:cstheme="minorHAnsi"/>
          <w:sz w:val="24"/>
          <w:szCs w:val="24"/>
        </w:rPr>
        <w:t>I</w:t>
      </w:r>
      <w:r w:rsidRPr="006B4288">
        <w:rPr>
          <w:rFonts w:cstheme="minorHAnsi"/>
          <w:sz w:val="24"/>
          <w:szCs w:val="24"/>
        </w:rPr>
        <w:t xml:space="preserve">. Termo de autorização de uso da imagem (Anexo </w:t>
      </w:r>
      <w:r w:rsidR="006C636F" w:rsidRPr="006B4288">
        <w:rPr>
          <w:rFonts w:cstheme="minorHAnsi"/>
          <w:sz w:val="24"/>
          <w:szCs w:val="24"/>
        </w:rPr>
        <w:t>I</w:t>
      </w:r>
      <w:r w:rsidRPr="006B4288">
        <w:rPr>
          <w:rFonts w:cstheme="minorHAnsi"/>
          <w:sz w:val="24"/>
          <w:szCs w:val="24"/>
        </w:rPr>
        <w:t>X)</w:t>
      </w:r>
      <w:r w:rsidR="0034137F">
        <w:rPr>
          <w:rFonts w:cstheme="minorHAnsi"/>
          <w:sz w:val="24"/>
          <w:szCs w:val="24"/>
        </w:rPr>
        <w:t>.</w:t>
      </w:r>
    </w:p>
    <w:p w14:paraId="1FEC72E8" w14:textId="77777777" w:rsidR="006B4288" w:rsidRPr="006B4288" w:rsidRDefault="006B4288" w:rsidP="001B626F">
      <w:pPr>
        <w:suppressAutoHyphens/>
        <w:spacing w:after="0" w:line="312" w:lineRule="auto"/>
        <w:ind w:left="-426"/>
        <w:contextualSpacing/>
        <w:jc w:val="both"/>
        <w:rPr>
          <w:rFonts w:cstheme="minorHAnsi"/>
          <w:sz w:val="24"/>
          <w:szCs w:val="24"/>
        </w:rPr>
      </w:pPr>
    </w:p>
    <w:p w14:paraId="4D00F8AF" w14:textId="77777777" w:rsidR="00786CA9" w:rsidRDefault="00E7178B" w:rsidP="001B626F">
      <w:pPr>
        <w:pStyle w:val="PargrafodaLista"/>
        <w:numPr>
          <w:ilvl w:val="0"/>
          <w:numId w:val="4"/>
        </w:numPr>
        <w:spacing w:after="0" w:line="312" w:lineRule="auto"/>
        <w:ind w:left="-426" w:firstLine="0"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 xml:space="preserve">Para a realização da matrícula dos candidatos das </w:t>
      </w:r>
      <w:r w:rsidR="009D3DB5" w:rsidRPr="006B4288">
        <w:rPr>
          <w:rFonts w:cstheme="minorHAnsi"/>
          <w:b/>
          <w:sz w:val="24"/>
          <w:szCs w:val="24"/>
        </w:rPr>
        <w:t>AÇÕES AFIRMATIVAS</w:t>
      </w:r>
      <w:r w:rsidRPr="006B4288">
        <w:rPr>
          <w:rFonts w:cstheme="minorHAnsi"/>
          <w:sz w:val="24"/>
          <w:szCs w:val="24"/>
        </w:rPr>
        <w:t xml:space="preserve">, </w:t>
      </w:r>
      <w:r w:rsidR="009D3DB5" w:rsidRPr="009D3DB5">
        <w:rPr>
          <w:rFonts w:cstheme="minorHAnsi"/>
          <w:sz w:val="24"/>
          <w:szCs w:val="24"/>
        </w:rPr>
        <w:t>além dos documentos elencados no item 1, deverá ser enviado também pelo link acima os documentos, abaixo, de acordo com a cota escolhida</w:t>
      </w:r>
      <w:r w:rsidRPr="006B4288">
        <w:rPr>
          <w:rFonts w:cstheme="minorHAnsi"/>
          <w:sz w:val="24"/>
          <w:szCs w:val="24"/>
        </w:rPr>
        <w:t>:</w:t>
      </w:r>
    </w:p>
    <w:p w14:paraId="39513993" w14:textId="77777777" w:rsidR="00684D93" w:rsidRPr="009C3A50" w:rsidRDefault="00684D93" w:rsidP="00684D93">
      <w:pPr>
        <w:spacing w:after="0" w:line="312" w:lineRule="auto"/>
        <w:ind w:left="-426"/>
        <w:jc w:val="both"/>
        <w:rPr>
          <w:rFonts w:cstheme="minorHAnsi"/>
          <w:sz w:val="24"/>
          <w:szCs w:val="24"/>
        </w:rPr>
      </w:pPr>
    </w:p>
    <w:p w14:paraId="7C1A9ABC" w14:textId="77777777" w:rsidR="00786CA9" w:rsidRPr="006B4288" w:rsidRDefault="00786CA9" w:rsidP="001B626F">
      <w:pPr>
        <w:pStyle w:val="PargrafodaLista"/>
        <w:numPr>
          <w:ilvl w:val="0"/>
          <w:numId w:val="3"/>
        </w:numPr>
        <w:spacing w:after="0" w:line="312" w:lineRule="auto"/>
        <w:ind w:left="-426" w:firstLine="0"/>
        <w:jc w:val="both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>Para PcD</w:t>
      </w:r>
      <w:r w:rsidR="008D1A6B" w:rsidRPr="006B4288">
        <w:rPr>
          <w:rFonts w:cstheme="minorHAnsi"/>
          <w:b/>
          <w:sz w:val="24"/>
          <w:szCs w:val="24"/>
        </w:rPr>
        <w:t xml:space="preserve">: </w:t>
      </w:r>
      <w:r w:rsidR="00E7178B" w:rsidRPr="006B4288">
        <w:rPr>
          <w:rFonts w:cstheme="minorHAnsi"/>
          <w:sz w:val="24"/>
          <w:szCs w:val="24"/>
        </w:rPr>
        <w:t xml:space="preserve">cópia e original do laudo médico </w:t>
      </w:r>
      <w:r w:rsidR="00E7178B" w:rsidRPr="0034137F">
        <w:rPr>
          <w:rFonts w:cstheme="minorHAnsi"/>
          <w:b/>
          <w:sz w:val="24"/>
          <w:szCs w:val="24"/>
        </w:rPr>
        <w:t>emitido nos últimos 12 (doze) meses</w:t>
      </w:r>
      <w:r w:rsidR="00E7178B" w:rsidRPr="0034137F">
        <w:rPr>
          <w:rFonts w:cstheme="minorHAnsi"/>
          <w:sz w:val="24"/>
          <w:szCs w:val="24"/>
        </w:rPr>
        <w:t xml:space="preserve">, </w:t>
      </w:r>
      <w:r w:rsidR="00E7178B" w:rsidRPr="006B4288">
        <w:rPr>
          <w:rFonts w:cstheme="minorHAnsi"/>
          <w:sz w:val="24"/>
          <w:szCs w:val="24"/>
        </w:rPr>
        <w:t>assinado por médico especializado na área de deficiência do candidato, atestando o tipo e o grau ou nível da deficiência, bem como a provável causa da deficiência e as limitações impostas pela deficiência com expressa referência ao código correspondente da Classificação Internacional de Doenças (CID)</w:t>
      </w:r>
      <w:r w:rsidRPr="006B4288">
        <w:rPr>
          <w:rFonts w:cstheme="minorHAnsi"/>
          <w:sz w:val="24"/>
          <w:szCs w:val="24"/>
        </w:rPr>
        <w:t>.</w:t>
      </w:r>
    </w:p>
    <w:p w14:paraId="23AF1270" w14:textId="77777777" w:rsidR="009C3A50" w:rsidRPr="009D3DB5" w:rsidRDefault="00786CA9" w:rsidP="009D3DB5">
      <w:pPr>
        <w:pStyle w:val="PargrafodaLista"/>
        <w:numPr>
          <w:ilvl w:val="0"/>
          <w:numId w:val="3"/>
        </w:numPr>
        <w:suppressAutoHyphens/>
        <w:spacing w:after="0" w:line="312" w:lineRule="auto"/>
        <w:ind w:left="-142" w:hanging="284"/>
        <w:jc w:val="both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>Para Cota Racial – Negro</w:t>
      </w:r>
      <w:r w:rsidR="008D1A6B" w:rsidRPr="006B4288">
        <w:rPr>
          <w:rFonts w:cstheme="minorHAnsi"/>
          <w:b/>
          <w:sz w:val="24"/>
          <w:szCs w:val="24"/>
        </w:rPr>
        <w:t xml:space="preserve">: </w:t>
      </w:r>
      <w:r w:rsidR="00E7178B" w:rsidRPr="006B4288">
        <w:rPr>
          <w:rFonts w:cstheme="minorHAnsi"/>
          <w:sz w:val="24"/>
          <w:szCs w:val="24"/>
        </w:rPr>
        <w:t xml:space="preserve">autodeclaração racial </w:t>
      </w:r>
      <w:r w:rsidR="00E7178B" w:rsidRPr="0034137F">
        <w:rPr>
          <w:rFonts w:cstheme="minorHAnsi"/>
          <w:sz w:val="24"/>
          <w:szCs w:val="24"/>
        </w:rPr>
        <w:t xml:space="preserve">(Anexo </w:t>
      </w:r>
      <w:r w:rsidRPr="0034137F">
        <w:rPr>
          <w:rFonts w:cstheme="minorHAnsi"/>
          <w:sz w:val="24"/>
          <w:szCs w:val="24"/>
        </w:rPr>
        <w:t>VI</w:t>
      </w:r>
      <w:r w:rsidR="00E7178B" w:rsidRPr="0034137F">
        <w:rPr>
          <w:rFonts w:cstheme="minorHAnsi"/>
          <w:sz w:val="24"/>
          <w:szCs w:val="24"/>
        </w:rPr>
        <w:t>);</w:t>
      </w:r>
      <w:r w:rsidR="00E7178B" w:rsidRPr="006B4288">
        <w:rPr>
          <w:rFonts w:cstheme="minorHAnsi"/>
          <w:sz w:val="24"/>
          <w:szCs w:val="24"/>
        </w:rPr>
        <w:t xml:space="preserve"> </w:t>
      </w:r>
    </w:p>
    <w:p w14:paraId="0E631B26" w14:textId="77777777" w:rsidR="009C3A50" w:rsidRPr="009D3DB5" w:rsidRDefault="00786CA9" w:rsidP="009D3DB5">
      <w:pPr>
        <w:pStyle w:val="PargrafodaLista"/>
        <w:numPr>
          <w:ilvl w:val="0"/>
          <w:numId w:val="3"/>
        </w:numPr>
        <w:suppressAutoHyphens/>
        <w:spacing w:after="0" w:line="312" w:lineRule="auto"/>
        <w:ind w:left="-142" w:hanging="284"/>
        <w:jc w:val="both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>Para Cota– Indígena</w:t>
      </w:r>
      <w:r w:rsidR="008D1A6B" w:rsidRPr="006B4288">
        <w:rPr>
          <w:rFonts w:cstheme="minorHAnsi"/>
          <w:b/>
          <w:sz w:val="24"/>
          <w:szCs w:val="24"/>
        </w:rPr>
        <w:t xml:space="preserve">: </w:t>
      </w:r>
      <w:r w:rsidR="00E7178B" w:rsidRPr="006B4288">
        <w:rPr>
          <w:rFonts w:cstheme="minorHAnsi"/>
          <w:sz w:val="24"/>
          <w:szCs w:val="24"/>
        </w:rPr>
        <w:t xml:space="preserve">declaração de pertencimento étnico </w:t>
      </w:r>
      <w:r w:rsidR="00E7178B" w:rsidRPr="0034137F">
        <w:rPr>
          <w:rFonts w:cstheme="minorHAnsi"/>
          <w:sz w:val="24"/>
          <w:szCs w:val="24"/>
        </w:rPr>
        <w:t>(</w:t>
      </w:r>
      <w:r w:rsidRPr="0034137F">
        <w:rPr>
          <w:rFonts w:cstheme="minorHAnsi"/>
          <w:sz w:val="24"/>
          <w:szCs w:val="24"/>
        </w:rPr>
        <w:t>A</w:t>
      </w:r>
      <w:r w:rsidR="00E7178B" w:rsidRPr="0034137F">
        <w:rPr>
          <w:rFonts w:cstheme="minorHAnsi"/>
          <w:sz w:val="24"/>
          <w:szCs w:val="24"/>
        </w:rPr>
        <w:t xml:space="preserve">nexo </w:t>
      </w:r>
      <w:r w:rsidRPr="0034137F">
        <w:rPr>
          <w:rFonts w:cstheme="minorHAnsi"/>
          <w:sz w:val="24"/>
          <w:szCs w:val="24"/>
        </w:rPr>
        <w:t>XI</w:t>
      </w:r>
      <w:r w:rsidR="00E7178B" w:rsidRPr="0034137F">
        <w:rPr>
          <w:rFonts w:cstheme="minorHAnsi"/>
          <w:sz w:val="24"/>
          <w:szCs w:val="24"/>
        </w:rPr>
        <w:t>)</w:t>
      </w:r>
      <w:r w:rsidRPr="0034137F">
        <w:rPr>
          <w:rFonts w:cstheme="minorHAnsi"/>
          <w:sz w:val="24"/>
          <w:szCs w:val="24"/>
        </w:rPr>
        <w:t>.</w:t>
      </w:r>
    </w:p>
    <w:p w14:paraId="0B1526B9" w14:textId="77777777" w:rsidR="00DB3800" w:rsidRPr="009C3A50" w:rsidRDefault="00AF6EAE" w:rsidP="00574CF2">
      <w:pPr>
        <w:pStyle w:val="PargrafodaLista"/>
        <w:numPr>
          <w:ilvl w:val="0"/>
          <w:numId w:val="3"/>
        </w:numPr>
        <w:suppressAutoHyphens/>
        <w:spacing w:after="0" w:line="312" w:lineRule="auto"/>
        <w:ind w:left="-426" w:firstLine="0"/>
        <w:jc w:val="both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 xml:space="preserve">Para Cota – Quilombola: </w:t>
      </w:r>
      <w:r w:rsidRPr="006B4288">
        <w:rPr>
          <w:rFonts w:cstheme="minorHAnsi"/>
          <w:sz w:val="24"/>
          <w:szCs w:val="24"/>
        </w:rPr>
        <w:t xml:space="preserve">declaração de pertencimento étnico - </w:t>
      </w:r>
      <w:r w:rsidRPr="0034137F">
        <w:rPr>
          <w:rFonts w:cstheme="minorHAnsi"/>
          <w:sz w:val="24"/>
          <w:szCs w:val="24"/>
        </w:rPr>
        <w:t>Quilombola (Anexo XII);</w:t>
      </w:r>
    </w:p>
    <w:p w14:paraId="457B373C" w14:textId="77777777" w:rsidR="00E7178B" w:rsidRPr="006B4288" w:rsidRDefault="00E7178B" w:rsidP="007E5D4B">
      <w:pPr>
        <w:pStyle w:val="PargrafodaLista"/>
        <w:suppressAutoHyphens/>
        <w:spacing w:after="0" w:line="312" w:lineRule="auto"/>
        <w:ind w:left="-142"/>
        <w:jc w:val="both"/>
        <w:rPr>
          <w:rFonts w:cstheme="minorHAnsi"/>
          <w:b/>
          <w:sz w:val="24"/>
          <w:szCs w:val="24"/>
        </w:rPr>
      </w:pPr>
    </w:p>
    <w:sectPr w:rsidR="00E7178B" w:rsidRPr="006B4288" w:rsidSect="00654167">
      <w:headerReference w:type="default" r:id="rId8"/>
      <w:footerReference w:type="default" r:id="rId9"/>
      <w:pgSz w:w="11906" w:h="16838"/>
      <w:pgMar w:top="1701" w:right="1134" w:bottom="709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DD895" w14:textId="77777777" w:rsidR="009B21D9" w:rsidRDefault="009B21D9" w:rsidP="0098632C">
      <w:pPr>
        <w:spacing w:after="0" w:line="240" w:lineRule="auto"/>
      </w:pPr>
      <w:r>
        <w:separator/>
      </w:r>
    </w:p>
  </w:endnote>
  <w:endnote w:type="continuationSeparator" w:id="0">
    <w:p w14:paraId="680003B6" w14:textId="77777777" w:rsidR="009B21D9" w:rsidRDefault="009B21D9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AA8A5" w14:textId="77777777"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736A">
      <w:rPr>
        <w:noProof/>
      </w:rPr>
      <w:t>2</w:t>
    </w:r>
    <w:r>
      <w:fldChar w:fldCharType="end"/>
    </w:r>
    <w:r>
      <w:t>/</w:t>
    </w:r>
    <w:fldSimple w:instr=" NUMPAGES   \* MERGEFORMAT ">
      <w:r w:rsidR="0063736A">
        <w:rPr>
          <w:noProof/>
        </w:rP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8A886" w14:textId="77777777" w:rsidR="009B21D9" w:rsidRDefault="009B21D9" w:rsidP="0098632C">
      <w:pPr>
        <w:spacing w:after="0" w:line="240" w:lineRule="auto"/>
      </w:pPr>
      <w:r>
        <w:separator/>
      </w:r>
    </w:p>
  </w:footnote>
  <w:footnote w:type="continuationSeparator" w:id="0">
    <w:p w14:paraId="38A20403" w14:textId="77777777" w:rsidR="009B21D9" w:rsidRDefault="009B21D9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8FDA0" w14:textId="77777777" w:rsidR="00654167" w:rsidRDefault="00654167" w:rsidP="00654167">
    <w:pPr>
      <w:jc w:val="center"/>
    </w:pPr>
    <w:bookmarkStart w:id="1" w:name="_Hlk169172900"/>
    <w:bookmarkStart w:id="2" w:name="_Hlk169172901"/>
    <w:r>
      <w:rPr>
        <w:noProof/>
        <w:lang w:eastAsia="pt-BR"/>
      </w:rPr>
      <w:drawing>
        <wp:inline distT="0" distB="0" distL="114300" distR="114300" wp14:anchorId="69838613" wp14:editId="75BB70A0">
          <wp:extent cx="469900" cy="513715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2F6BE3E" w14:textId="77777777"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6B4288">
      <w:rPr>
        <w:rFonts w:cstheme="minorHAnsi"/>
        <w:b/>
        <w:sz w:val="16"/>
        <w:szCs w:val="16"/>
      </w:rPr>
      <w:t>MINISTÉRIO DA EDUCAÇÃO</w:t>
    </w:r>
  </w:p>
  <w:p w14:paraId="4EECFF34" w14:textId="77777777"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SECRETARIA DE EDUCAÇÃO PROFISSIONAL E TECNOLÓGICA</w:t>
    </w:r>
  </w:p>
  <w:p w14:paraId="75074DF3" w14:textId="77777777"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INSTITUTO FEDERAL DE EDUCAÇÃO, CIÊNCIA E TECNOLOGIA DE MATO GROSSO</w:t>
    </w:r>
  </w:p>
  <w:p w14:paraId="34464EE0" w14:textId="77777777"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DIRETORIA DE POLÍTICAS DE INGRESSO E SELEÇÕES</w:t>
    </w:r>
  </w:p>
  <w:bookmarkEnd w:id="1"/>
  <w:bookmarkEnd w:id="2"/>
  <w:bookmarkEnd w:id="3"/>
  <w:bookmarkEnd w:id="4"/>
  <w:p w14:paraId="084CBAEC" w14:textId="4698D4BF" w:rsidR="006B4288" w:rsidRDefault="00DA0D05" w:rsidP="00DA0D05">
    <w:pPr>
      <w:pStyle w:val="Cabealho"/>
      <w:tabs>
        <w:tab w:val="clear" w:pos="4252"/>
        <w:tab w:val="clear" w:pos="8504"/>
      </w:tabs>
      <w:ind w:right="-143"/>
      <w:jc w:val="center"/>
      <w:rPr>
        <w:rFonts w:cstheme="minorHAnsi"/>
        <w:b/>
        <w:sz w:val="16"/>
        <w:szCs w:val="16"/>
      </w:rPr>
    </w:pPr>
    <w:r w:rsidRPr="00DA0D05">
      <w:rPr>
        <w:rFonts w:cstheme="minorHAnsi"/>
        <w:b/>
        <w:sz w:val="16"/>
        <w:szCs w:val="16"/>
      </w:rPr>
      <w:t>EDITAL 51/2025 - PROCESSO SELETIVO 2025/</w:t>
    </w:r>
    <w:r w:rsidR="00EF6090">
      <w:rPr>
        <w:rFonts w:cstheme="minorHAnsi"/>
        <w:b/>
        <w:sz w:val="16"/>
        <w:szCs w:val="16"/>
      </w:rPr>
      <w:t>2</w:t>
    </w:r>
    <w:r w:rsidRPr="00DA0D05">
      <w:rPr>
        <w:rFonts w:cstheme="minorHAnsi"/>
        <w:b/>
        <w:sz w:val="16"/>
        <w:szCs w:val="16"/>
      </w:rPr>
      <w:t xml:space="preserve"> – PÓS-GRADUAÇÃO LATO SENSU EM NÍVEL DE ESPECIALIZAÇÃO EM ENGENHARIA DEVOPS</w:t>
    </w:r>
  </w:p>
  <w:p w14:paraId="02ABB785" w14:textId="77777777" w:rsidR="00DA0D05" w:rsidRPr="006B4288" w:rsidRDefault="00DA0D05" w:rsidP="00654167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E6FB1"/>
    <w:multiLevelType w:val="hybridMultilevel"/>
    <w:tmpl w:val="F98C19C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500AB"/>
    <w:multiLevelType w:val="multilevel"/>
    <w:tmpl w:val="F8A0A8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" w15:restartNumberingAfterBreak="0">
    <w:nsid w:val="50DE2824"/>
    <w:multiLevelType w:val="hybridMultilevel"/>
    <w:tmpl w:val="071278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59014F"/>
    <w:multiLevelType w:val="hybridMultilevel"/>
    <w:tmpl w:val="D206C156"/>
    <w:lvl w:ilvl="0" w:tplc="8D36E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LyHd5qPTi9v0Oas9xT7ZZi3LCt42+POLfxlI6WQO4WabTihZyktel1s6j7YWlz5/HFXAAaaxj6lSAgieuw51eA==" w:salt="c2knxOwIbbPAMBgQxSSOT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17A1"/>
    <w:rsid w:val="00053BC2"/>
    <w:rsid w:val="00054CAC"/>
    <w:rsid w:val="00081F45"/>
    <w:rsid w:val="00082B9F"/>
    <w:rsid w:val="000874C3"/>
    <w:rsid w:val="000F7C8F"/>
    <w:rsid w:val="001407EF"/>
    <w:rsid w:val="00167C41"/>
    <w:rsid w:val="00170DEC"/>
    <w:rsid w:val="001A6A06"/>
    <w:rsid w:val="001B0262"/>
    <w:rsid w:val="001B626F"/>
    <w:rsid w:val="001E1F57"/>
    <w:rsid w:val="00220C40"/>
    <w:rsid w:val="00286483"/>
    <w:rsid w:val="002C475F"/>
    <w:rsid w:val="003102E8"/>
    <w:rsid w:val="003240C1"/>
    <w:rsid w:val="0033259E"/>
    <w:rsid w:val="0034137F"/>
    <w:rsid w:val="00347D85"/>
    <w:rsid w:val="003650C7"/>
    <w:rsid w:val="00390E70"/>
    <w:rsid w:val="003B4064"/>
    <w:rsid w:val="00432EA3"/>
    <w:rsid w:val="004A47DF"/>
    <w:rsid w:val="004B2DC3"/>
    <w:rsid w:val="004D6B7F"/>
    <w:rsid w:val="00501B20"/>
    <w:rsid w:val="00550E4F"/>
    <w:rsid w:val="00574CF2"/>
    <w:rsid w:val="005B33FF"/>
    <w:rsid w:val="005C3A18"/>
    <w:rsid w:val="005F702A"/>
    <w:rsid w:val="00623098"/>
    <w:rsid w:val="006260DD"/>
    <w:rsid w:val="0063736A"/>
    <w:rsid w:val="00654167"/>
    <w:rsid w:val="00676911"/>
    <w:rsid w:val="00684D93"/>
    <w:rsid w:val="00684DD3"/>
    <w:rsid w:val="006B4288"/>
    <w:rsid w:val="006C636F"/>
    <w:rsid w:val="006E52D7"/>
    <w:rsid w:val="00786CA9"/>
    <w:rsid w:val="007C000B"/>
    <w:rsid w:val="007C158F"/>
    <w:rsid w:val="007E5D4B"/>
    <w:rsid w:val="00805354"/>
    <w:rsid w:val="0080653C"/>
    <w:rsid w:val="00813975"/>
    <w:rsid w:val="00856C6A"/>
    <w:rsid w:val="00894641"/>
    <w:rsid w:val="008A4EF3"/>
    <w:rsid w:val="008A7BB2"/>
    <w:rsid w:val="008D1A6B"/>
    <w:rsid w:val="0092212D"/>
    <w:rsid w:val="009625A0"/>
    <w:rsid w:val="009634C0"/>
    <w:rsid w:val="00973CBD"/>
    <w:rsid w:val="0098632C"/>
    <w:rsid w:val="009A0761"/>
    <w:rsid w:val="009A1B77"/>
    <w:rsid w:val="009B21D9"/>
    <w:rsid w:val="009C3A50"/>
    <w:rsid w:val="009D035E"/>
    <w:rsid w:val="009D3DB5"/>
    <w:rsid w:val="00A10372"/>
    <w:rsid w:val="00A21AFA"/>
    <w:rsid w:val="00A23820"/>
    <w:rsid w:val="00A34CDE"/>
    <w:rsid w:val="00A62FA1"/>
    <w:rsid w:val="00AB717D"/>
    <w:rsid w:val="00AC5AB1"/>
    <w:rsid w:val="00AF6EAE"/>
    <w:rsid w:val="00B6036D"/>
    <w:rsid w:val="00B6600B"/>
    <w:rsid w:val="00BE7031"/>
    <w:rsid w:val="00C45EEE"/>
    <w:rsid w:val="00C833B0"/>
    <w:rsid w:val="00CD6413"/>
    <w:rsid w:val="00CE1FD4"/>
    <w:rsid w:val="00D12DEC"/>
    <w:rsid w:val="00D13EC0"/>
    <w:rsid w:val="00D774EB"/>
    <w:rsid w:val="00DA0D05"/>
    <w:rsid w:val="00DB3800"/>
    <w:rsid w:val="00DF0CBD"/>
    <w:rsid w:val="00E173D7"/>
    <w:rsid w:val="00E22187"/>
    <w:rsid w:val="00E24B4A"/>
    <w:rsid w:val="00E60ECB"/>
    <w:rsid w:val="00E7178B"/>
    <w:rsid w:val="00E86317"/>
    <w:rsid w:val="00ED529A"/>
    <w:rsid w:val="00EF6090"/>
    <w:rsid w:val="00F328D4"/>
    <w:rsid w:val="00F4235A"/>
    <w:rsid w:val="00F82803"/>
    <w:rsid w:val="00FA2DE0"/>
    <w:rsid w:val="00FB3DD5"/>
    <w:rsid w:val="00FC33BF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717906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1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654167"/>
    <w:rPr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9C3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1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orms.gle/qrxsNsfU4KQRSqtw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69</TotalTime>
  <Pages>1</Pages>
  <Words>312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53</cp:revision>
  <cp:lastPrinted>2025-03-27T14:02:00Z</cp:lastPrinted>
  <dcterms:created xsi:type="dcterms:W3CDTF">2021-08-20T17:23:00Z</dcterms:created>
  <dcterms:modified xsi:type="dcterms:W3CDTF">2025-03-27T14:14:00Z</dcterms:modified>
</cp:coreProperties>
</file>